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AD2A" w14:textId="77777777" w:rsidR="000C6872" w:rsidRDefault="000C6872" w:rsidP="000C68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CRAFTE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4C0DFA80" w14:textId="77777777" w:rsidR="000C6872" w:rsidRDefault="000C6872" w:rsidP="000C68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F4FDCF6" w14:textId="77777777" w:rsidR="000C6872" w:rsidRDefault="000C6872" w:rsidP="000C68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DCA8C0" w14:textId="77777777" w:rsidR="000C6872" w:rsidRDefault="000C6872" w:rsidP="000C68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42B05B" w14:textId="77777777" w:rsidR="000C6872" w:rsidRDefault="000C6872" w:rsidP="000C6872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2746E65" w14:textId="77777777" w:rsidR="000C6872" w:rsidRDefault="000C6872" w:rsidP="000C687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p.250)</w:t>
      </w:r>
    </w:p>
    <w:p w14:paraId="07BC02A5" w14:textId="77777777" w:rsidR="000C6872" w:rsidRDefault="000C6872" w:rsidP="000C68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2BE2146" w14:textId="77777777" w:rsidR="000C6872" w:rsidRDefault="000C6872" w:rsidP="000C68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0F5025" w14:textId="77777777" w:rsidR="000C6872" w:rsidRDefault="000C6872" w:rsidP="000C68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8293DA" w14:textId="77777777" w:rsidR="000C6872" w:rsidRDefault="000C6872" w:rsidP="000C68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April 2022</w:t>
      </w:r>
    </w:p>
    <w:p w14:paraId="6608A7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65D1B" w14:textId="77777777" w:rsidR="000C6872" w:rsidRDefault="000C6872" w:rsidP="009139A6">
      <w:r>
        <w:separator/>
      </w:r>
    </w:p>
  </w:endnote>
  <w:endnote w:type="continuationSeparator" w:id="0">
    <w:p w14:paraId="0E2FF771" w14:textId="77777777" w:rsidR="000C6872" w:rsidRDefault="000C68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D4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09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1B2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2A198" w14:textId="77777777" w:rsidR="000C6872" w:rsidRDefault="000C6872" w:rsidP="009139A6">
      <w:r>
        <w:separator/>
      </w:r>
    </w:p>
  </w:footnote>
  <w:footnote w:type="continuationSeparator" w:id="0">
    <w:p w14:paraId="3396EBF3" w14:textId="77777777" w:rsidR="000C6872" w:rsidRDefault="000C68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5A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A2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EAF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872"/>
    <w:rsid w:val="000666E0"/>
    <w:rsid w:val="000C687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12478"/>
  <w15:chartTrackingRefBased/>
  <w15:docId w15:val="{077C7448-5305-4336-8E14-EDFFF6A9B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87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2022-05-07T16:09:00Z</dcterms:created>
  <dcterms:modified xsi:type="dcterms:W3CDTF">2022-05-07T16:09:00Z</dcterms:modified>
</cp:coreProperties>
</file>